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VGHR-2026-030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Dorfgemeinschaftshaus Berschweiler bei Kirn - Trockenbauarbeiten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Dorfgemeinschaftshaus Berschweiler bei Kirn - Trockenbauarbeiten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